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3E" w:rsidRDefault="004B603E" w:rsidP="004B603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ALYN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B603E" w:rsidRDefault="004B603E" w:rsidP="004B603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“</w:t>
      </w:r>
      <w:proofErr w:type="spellStart"/>
      <w:r>
        <w:rPr>
          <w:rFonts w:ascii="Times New Roman" w:eastAsia="Calibri" w:hAnsi="Times New Roman" w:cs="Times New Roman"/>
        </w:rPr>
        <w:t>Wesonbroken</w:t>
      </w:r>
      <w:proofErr w:type="spellEnd"/>
      <w:r>
        <w:rPr>
          <w:rFonts w:ascii="Times New Roman" w:eastAsia="Calibri" w:hAnsi="Times New Roman" w:cs="Times New Roman"/>
        </w:rPr>
        <w:t>”, Somerset. Yeoman.</w:t>
      </w:r>
    </w:p>
    <w:p w:rsidR="004B603E" w:rsidRDefault="004B603E" w:rsidP="004B603E">
      <w:pPr>
        <w:rPr>
          <w:rFonts w:ascii="Times New Roman" w:eastAsia="Calibri" w:hAnsi="Times New Roman" w:cs="Times New Roman"/>
        </w:rPr>
      </w:pPr>
    </w:p>
    <w:p w:rsidR="004B603E" w:rsidRDefault="004B603E" w:rsidP="004B603E">
      <w:pPr>
        <w:rPr>
          <w:rFonts w:ascii="Times New Roman" w:eastAsia="Calibri" w:hAnsi="Times New Roman" w:cs="Times New Roman"/>
        </w:rPr>
      </w:pPr>
    </w:p>
    <w:p w:rsidR="004B603E" w:rsidRDefault="004B603E" w:rsidP="004B603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Robert Cary(q.v.) brought a plaint of trespass and taking against him and</w:t>
      </w:r>
    </w:p>
    <w:p w:rsidR="004B603E" w:rsidRDefault="004B603E" w:rsidP="004B603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others.</w:t>
      </w:r>
    </w:p>
    <w:p w:rsidR="004B603E" w:rsidRDefault="004B603E" w:rsidP="004B603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4B603E" w:rsidRDefault="004B603E" w:rsidP="004B603E">
      <w:pPr>
        <w:rPr>
          <w:rFonts w:ascii="Times New Roman" w:eastAsia="Calibri" w:hAnsi="Times New Roman" w:cs="Times New Roman"/>
        </w:rPr>
      </w:pPr>
    </w:p>
    <w:p w:rsidR="004B603E" w:rsidRDefault="004B603E" w:rsidP="004B603E">
      <w:pPr>
        <w:rPr>
          <w:rFonts w:ascii="Times New Roman" w:eastAsia="Calibri" w:hAnsi="Times New Roman" w:cs="Times New Roman"/>
        </w:rPr>
      </w:pPr>
    </w:p>
    <w:p w:rsidR="004B603E" w:rsidRDefault="004B603E" w:rsidP="004B603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30 May 2017</w:t>
      </w:r>
    </w:p>
    <w:p w:rsidR="006B2F86" w:rsidRPr="00E71FC3" w:rsidRDefault="004B60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03E" w:rsidRDefault="004B603E" w:rsidP="00E71FC3">
      <w:r>
        <w:separator/>
      </w:r>
    </w:p>
  </w:endnote>
  <w:endnote w:type="continuationSeparator" w:id="0">
    <w:p w:rsidR="004B603E" w:rsidRDefault="004B603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03E" w:rsidRDefault="004B603E" w:rsidP="00E71FC3">
      <w:r>
        <w:separator/>
      </w:r>
    </w:p>
  </w:footnote>
  <w:footnote w:type="continuationSeparator" w:id="0">
    <w:p w:rsidR="004B603E" w:rsidRDefault="004B603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03E"/>
    <w:rsid w:val="001A7C09"/>
    <w:rsid w:val="004B603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4AD2FA-78A3-4578-860D-745BAAFC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B603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2017-06-01T19:28:00Z</dcterms:created>
  <dcterms:modified xsi:type="dcterms:W3CDTF">2017-06-01T19:29:00Z</dcterms:modified>
</cp:coreProperties>
</file>